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77CC" w14:textId="77777777" w:rsidR="002D3267" w:rsidRDefault="002D3267" w:rsidP="002D326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LATYMER</w:t>
      </w:r>
      <w:r>
        <w:rPr>
          <w:rFonts w:ascii="Times New Roman" w:hAnsi="Times New Roman" w:cs="Times New Roman"/>
          <w:sz w:val="24"/>
          <w:szCs w:val="24"/>
        </w:rPr>
        <w:t xml:space="preserve">        (d.ca.1411)</w:t>
      </w:r>
    </w:p>
    <w:p w14:paraId="0BF8BA95" w14:textId="77777777" w:rsidR="002D3267" w:rsidRDefault="002D3267" w:rsidP="002D326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Botchard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14:paraId="601AA824" w14:textId="77777777" w:rsidR="002D3267" w:rsidRDefault="002D3267" w:rsidP="002D326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9B147E3" w14:textId="77777777" w:rsidR="002D3267" w:rsidRDefault="002D3267" w:rsidP="002D326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11FD55D" w14:textId="77777777" w:rsidR="002D3267" w:rsidRDefault="002D3267" w:rsidP="002D326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Feb.1411</w:t>
      </w:r>
      <w:r>
        <w:rPr>
          <w:rFonts w:ascii="Times New Roman" w:hAnsi="Times New Roman" w:cs="Times New Roman"/>
          <w:sz w:val="24"/>
          <w:szCs w:val="24"/>
        </w:rPr>
        <w:tab/>
        <w:t xml:space="preserve">The Escheators of Northamptonshire, Leicestershire and Somerset were </w:t>
      </w:r>
    </w:p>
    <w:p w14:paraId="5D491B0A" w14:textId="77777777" w:rsidR="002D3267" w:rsidRDefault="002D3267" w:rsidP="002D326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ordered to take his lands into the King’s hands and make inquisition touching his lands and heir.   (C.F.R. 1405-13 p.190)</w:t>
      </w:r>
    </w:p>
    <w:p w14:paraId="589F28B2" w14:textId="77777777" w:rsidR="002D3267" w:rsidRDefault="002D3267" w:rsidP="002D326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CE91B3D" w14:textId="77777777" w:rsidR="002D3267" w:rsidRDefault="002D3267" w:rsidP="002D326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5C6E68D" w14:textId="77777777" w:rsidR="002D3267" w:rsidRDefault="002D3267" w:rsidP="002D326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August 2023</w:t>
      </w:r>
    </w:p>
    <w:p w14:paraId="274E1D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8565" w14:textId="77777777" w:rsidR="002D3267" w:rsidRDefault="002D3267" w:rsidP="009139A6">
      <w:r>
        <w:separator/>
      </w:r>
    </w:p>
  </w:endnote>
  <w:endnote w:type="continuationSeparator" w:id="0">
    <w:p w14:paraId="5723323A" w14:textId="77777777" w:rsidR="002D3267" w:rsidRDefault="002D32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8D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052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3FF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AF2BE" w14:textId="77777777" w:rsidR="002D3267" w:rsidRDefault="002D3267" w:rsidP="009139A6">
      <w:r>
        <w:separator/>
      </w:r>
    </w:p>
  </w:footnote>
  <w:footnote w:type="continuationSeparator" w:id="0">
    <w:p w14:paraId="7D0FC544" w14:textId="77777777" w:rsidR="002D3267" w:rsidRDefault="002D32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93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762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78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267"/>
    <w:rsid w:val="000666E0"/>
    <w:rsid w:val="000A2E7A"/>
    <w:rsid w:val="00190DFA"/>
    <w:rsid w:val="002510B7"/>
    <w:rsid w:val="00270799"/>
    <w:rsid w:val="002D3267"/>
    <w:rsid w:val="003015E1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3E3E2"/>
  <w15:chartTrackingRefBased/>
  <w15:docId w15:val="{341DB170-F915-43CE-8740-E07C5CA8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6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2025-03-19T18:55:00Z</dcterms:created>
  <dcterms:modified xsi:type="dcterms:W3CDTF">2025-03-19T18:55:00Z</dcterms:modified>
</cp:coreProperties>
</file>